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E86F2D" w14:textId="45F1FF0D" w:rsidR="00383FA5" w:rsidRDefault="00383FA5" w:rsidP="00E71FC3">
      <w:pPr>
        <w:pStyle w:val="NoSpacing"/>
      </w:pPr>
      <w:r>
        <w:rPr>
          <w:u w:val="single"/>
        </w:rPr>
        <w:t>Nicholas HOLME</w:t>
      </w:r>
      <w:r>
        <w:t xml:space="preserve">  </w:t>
      </w:r>
      <w:proofErr w:type="gramStart"/>
      <w:r>
        <w:t xml:space="preserve">   (</w:t>
      </w:r>
      <w:proofErr w:type="gramEnd"/>
      <w:r>
        <w:t>d.1471)</w:t>
      </w:r>
    </w:p>
    <w:p w14:paraId="48D3AD8B" w14:textId="3082E774" w:rsidR="00383FA5" w:rsidRDefault="00383FA5" w:rsidP="00E71FC3">
      <w:pPr>
        <w:pStyle w:val="NoSpacing"/>
      </w:pPr>
      <w:r>
        <w:t>of Beverley, East Riding of Yorkshire. Gentleman.</w:t>
      </w:r>
    </w:p>
    <w:p w14:paraId="28F62868" w14:textId="0678DA67" w:rsidR="00383FA5" w:rsidRDefault="00383FA5" w:rsidP="00E71FC3">
      <w:pPr>
        <w:pStyle w:val="NoSpacing"/>
      </w:pPr>
    </w:p>
    <w:p w14:paraId="655F52DE" w14:textId="14FB0A5C" w:rsidR="00383FA5" w:rsidRDefault="00383FA5" w:rsidP="00E71FC3">
      <w:pPr>
        <w:pStyle w:val="NoSpacing"/>
      </w:pPr>
    </w:p>
    <w:p w14:paraId="7DC91AA0" w14:textId="3167A005" w:rsidR="00383FA5" w:rsidRDefault="00383FA5" w:rsidP="00E71FC3">
      <w:pPr>
        <w:pStyle w:val="NoSpacing"/>
      </w:pPr>
      <w:r>
        <w:t>29 Apr.1471</w:t>
      </w:r>
      <w:r>
        <w:tab/>
      </w:r>
      <w:r w:rsidR="003D62FD">
        <w:t>He made his Will.  (W.Y.R. p.87)</w:t>
      </w:r>
    </w:p>
    <w:p w14:paraId="1AAD8586" w14:textId="77777777" w:rsidR="003D62FD" w:rsidRDefault="003D62FD" w:rsidP="003D62FD">
      <w:pPr>
        <w:pStyle w:val="NoSpacing"/>
      </w:pPr>
      <w:r>
        <w:t xml:space="preserve">  6 May</w:t>
      </w:r>
      <w:r>
        <w:tab/>
      </w:r>
      <w:r>
        <w:t>Probate of his Will.  (ibid.)</w:t>
      </w:r>
    </w:p>
    <w:p w14:paraId="0DE821DA" w14:textId="77777777" w:rsidR="003D62FD" w:rsidRDefault="003D62FD" w:rsidP="003D62FD">
      <w:pPr>
        <w:pStyle w:val="NoSpacing"/>
      </w:pPr>
    </w:p>
    <w:p w14:paraId="1D675634" w14:textId="77777777" w:rsidR="003D62FD" w:rsidRDefault="003D62FD" w:rsidP="003D62FD">
      <w:pPr>
        <w:pStyle w:val="NoSpacing"/>
      </w:pPr>
    </w:p>
    <w:p w14:paraId="2062D099" w14:textId="77777777" w:rsidR="003D62FD" w:rsidRDefault="003D62FD" w:rsidP="003D62FD">
      <w:pPr>
        <w:pStyle w:val="NoSpacing"/>
      </w:pPr>
      <w:r>
        <w:t>9 October 2018</w:t>
      </w:r>
    </w:p>
    <w:p w14:paraId="6F729CE1" w14:textId="09DE978C" w:rsidR="003D62FD" w:rsidRPr="00383FA5" w:rsidRDefault="003D62FD" w:rsidP="00E71FC3">
      <w:pPr>
        <w:pStyle w:val="NoSpacing"/>
      </w:pPr>
      <w:bookmarkStart w:id="0" w:name="_GoBack"/>
      <w:bookmarkEnd w:id="0"/>
    </w:p>
    <w:sectPr w:rsidR="003D62FD" w:rsidRPr="00383FA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64A699" w14:textId="77777777" w:rsidR="00383FA5" w:rsidRDefault="00383FA5" w:rsidP="00E71FC3">
      <w:pPr>
        <w:spacing w:after="0" w:line="240" w:lineRule="auto"/>
      </w:pPr>
      <w:r>
        <w:separator/>
      </w:r>
    </w:p>
  </w:endnote>
  <w:endnote w:type="continuationSeparator" w:id="0">
    <w:p w14:paraId="20DAC11E" w14:textId="77777777" w:rsidR="00383FA5" w:rsidRDefault="00383FA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EFC4C" w14:textId="77777777" w:rsidR="00383FA5" w:rsidRPr="00E71FC3" w:rsidRDefault="00383FA5">
    <w:pPr>
      <w:pStyle w:val="Footer"/>
    </w:pPr>
    <w:r>
      <w:t xml:space="preserve">Compilation 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FE0ACF" w14:textId="77777777" w:rsidR="00383FA5" w:rsidRDefault="00383FA5" w:rsidP="00E71FC3">
      <w:pPr>
        <w:spacing w:after="0" w:line="240" w:lineRule="auto"/>
      </w:pPr>
      <w:r>
        <w:separator/>
      </w:r>
    </w:p>
  </w:footnote>
  <w:footnote w:type="continuationSeparator" w:id="0">
    <w:p w14:paraId="2DB7336C" w14:textId="77777777" w:rsidR="00383FA5" w:rsidRDefault="00383FA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FA5"/>
    <w:rsid w:val="001A7C09"/>
    <w:rsid w:val="00383FA5"/>
    <w:rsid w:val="003D62F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E4AA2D"/>
  <w15:chartTrackingRefBased/>
  <w15:docId w15:val="{8A0CCE92-8103-4F5C-9C4D-2FDFD84D9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53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61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2018-10-09T14:50:00Z</dcterms:created>
  <dcterms:modified xsi:type="dcterms:W3CDTF">2018-10-09T15:51:00Z</dcterms:modified>
</cp:coreProperties>
</file>